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38F" w:rsidRPr="00276317" w:rsidRDefault="0030438F">
      <w:pPr>
        <w:spacing w:after="0" w:line="408" w:lineRule="auto"/>
        <w:ind w:left="120"/>
        <w:jc w:val="center"/>
        <w:rPr>
          <w:lang w:val="ru-RU"/>
        </w:rPr>
      </w:pPr>
      <w:bookmarkStart w:id="0" w:name="block_32837668"/>
      <w:r w:rsidRPr="0027631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30438F" w:rsidRPr="00276317" w:rsidRDefault="0030438F">
      <w:pPr>
        <w:spacing w:after="0" w:line="408" w:lineRule="auto"/>
        <w:ind w:left="120"/>
        <w:jc w:val="center"/>
        <w:rPr>
          <w:lang w:val="ru-RU"/>
        </w:rPr>
      </w:pPr>
      <w:bookmarkStart w:id="1" w:name="af5b5167_7099_47ec_9866_9052e784200d"/>
      <w:r w:rsidRPr="0027631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Министерство образования Приморского края</w:t>
      </w:r>
      <w:bookmarkEnd w:id="1"/>
      <w:r w:rsidRPr="0027631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</w:p>
    <w:p w:rsidR="0030438F" w:rsidRPr="00276317" w:rsidRDefault="0030438F">
      <w:pPr>
        <w:spacing w:after="0" w:line="408" w:lineRule="auto"/>
        <w:ind w:left="120"/>
        <w:jc w:val="center"/>
        <w:rPr>
          <w:lang w:val="ru-RU"/>
        </w:rPr>
      </w:pPr>
      <w:bookmarkStart w:id="2" w:name="dc3cea46_96ed_491e_818a_be2785bad2e9"/>
      <w:r w:rsidRPr="0027631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Администрация Михайловского муниципального района</w:t>
      </w:r>
      <w:bookmarkEnd w:id="2"/>
    </w:p>
    <w:p w:rsidR="0030438F" w:rsidRPr="00276317" w:rsidRDefault="0030438F">
      <w:pPr>
        <w:spacing w:after="0" w:line="408" w:lineRule="auto"/>
        <w:ind w:left="120"/>
        <w:jc w:val="center"/>
        <w:rPr>
          <w:lang w:val="ru-RU"/>
        </w:rPr>
      </w:pPr>
      <w:r w:rsidRPr="0027631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МБОУ СОШ с. Осиновка Михайловского муниципального района</w:t>
      </w:r>
    </w:p>
    <w:p w:rsidR="0030438F" w:rsidRPr="00276317" w:rsidRDefault="0030438F">
      <w:pPr>
        <w:spacing w:after="0"/>
        <w:ind w:left="120"/>
        <w:rPr>
          <w:lang w:val="ru-RU"/>
        </w:rPr>
      </w:pPr>
    </w:p>
    <w:p w:rsidR="0030438F" w:rsidRPr="00276317" w:rsidRDefault="0030438F">
      <w:pPr>
        <w:spacing w:after="0"/>
        <w:ind w:left="120"/>
        <w:rPr>
          <w:lang w:val="ru-RU"/>
        </w:rPr>
      </w:pPr>
    </w:p>
    <w:p w:rsidR="0030438F" w:rsidRPr="00276317" w:rsidRDefault="0030438F">
      <w:pPr>
        <w:spacing w:after="0"/>
        <w:ind w:left="120"/>
        <w:rPr>
          <w:lang w:val="ru-RU"/>
        </w:rPr>
      </w:pPr>
    </w:p>
    <w:p w:rsidR="0030438F" w:rsidRPr="00276317" w:rsidRDefault="0030438F">
      <w:pPr>
        <w:spacing w:after="0"/>
        <w:ind w:left="120"/>
        <w:rPr>
          <w:lang w:val="ru-RU"/>
        </w:rPr>
      </w:pPr>
    </w:p>
    <w:tbl>
      <w:tblPr>
        <w:tblW w:w="0" w:type="auto"/>
        <w:tblInd w:w="-106" w:type="dxa"/>
        <w:tblLook w:val="00A0"/>
      </w:tblPr>
      <w:tblGrid>
        <w:gridCol w:w="3114"/>
        <w:gridCol w:w="3115"/>
        <w:gridCol w:w="3115"/>
      </w:tblGrid>
      <w:tr w:rsidR="0030438F" w:rsidRPr="00276317">
        <w:tc>
          <w:tcPr>
            <w:tcW w:w="3114" w:type="dxa"/>
          </w:tcPr>
          <w:p w:rsidR="0030438F" w:rsidRPr="004B6792" w:rsidRDefault="0030438F" w:rsidP="000D4161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B679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0438F" w:rsidRPr="004B6792" w:rsidRDefault="0030438F" w:rsidP="004E6975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B679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30438F" w:rsidRPr="004B6792" w:rsidRDefault="0030438F" w:rsidP="004E6975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0438F" w:rsidRPr="004B6792" w:rsidRDefault="0030438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30438F" w:rsidRDefault="0030438F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 9</w:t>
            </w:r>
          </w:p>
          <w:p w:rsidR="0030438F" w:rsidRPr="004B6792" w:rsidRDefault="0030438F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«18» июня</w:t>
            </w:r>
            <w:r w:rsidRPr="0027631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30438F" w:rsidRPr="004B6792" w:rsidRDefault="0030438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0438F" w:rsidRPr="004B6792" w:rsidRDefault="0030438F" w:rsidP="000D4161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B679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0438F" w:rsidRPr="004B6792" w:rsidRDefault="0030438F" w:rsidP="004E6975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B679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замдиректора по УВР</w:t>
            </w:r>
          </w:p>
          <w:p w:rsidR="0030438F" w:rsidRPr="004B6792" w:rsidRDefault="0030438F" w:rsidP="004E6975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0438F" w:rsidRPr="004B6792" w:rsidRDefault="0030438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Шевкун Н.М.</w:t>
            </w:r>
          </w:p>
          <w:p w:rsidR="0030438F" w:rsidRDefault="0030438F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0438F" w:rsidRPr="004B6792" w:rsidRDefault="0030438F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«18» июня   2024 г.</w:t>
            </w:r>
          </w:p>
          <w:p w:rsidR="0030438F" w:rsidRPr="004B6792" w:rsidRDefault="0030438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0438F" w:rsidRPr="004B6792" w:rsidRDefault="0030438F" w:rsidP="000E6D86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B679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0438F" w:rsidRPr="004B6792" w:rsidRDefault="0030438F" w:rsidP="000E6D86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B679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30438F" w:rsidRPr="004B6792" w:rsidRDefault="0030438F" w:rsidP="000E6D86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0438F" w:rsidRPr="004B6792" w:rsidRDefault="0030438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30438F" w:rsidRDefault="0030438F" w:rsidP="000E6D8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 44-Д</w:t>
            </w:r>
          </w:p>
          <w:p w:rsidR="0030438F" w:rsidRPr="004B6792" w:rsidRDefault="0030438F" w:rsidP="000E6D8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«18» июня   2024 г.</w:t>
            </w:r>
          </w:p>
          <w:p w:rsidR="0030438F" w:rsidRPr="004B6792" w:rsidRDefault="0030438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0438F" w:rsidRPr="00276317" w:rsidRDefault="0030438F">
      <w:pPr>
        <w:spacing w:after="0"/>
        <w:ind w:left="120"/>
        <w:rPr>
          <w:lang w:val="ru-RU"/>
        </w:rPr>
      </w:pPr>
    </w:p>
    <w:p w:rsidR="0030438F" w:rsidRPr="00276317" w:rsidRDefault="0030438F">
      <w:pPr>
        <w:spacing w:after="0"/>
        <w:ind w:left="120"/>
        <w:rPr>
          <w:lang w:val="ru-RU"/>
        </w:rPr>
      </w:pPr>
    </w:p>
    <w:p w:rsidR="0030438F" w:rsidRPr="00276317" w:rsidRDefault="0030438F">
      <w:pPr>
        <w:spacing w:after="0"/>
        <w:ind w:left="120"/>
        <w:rPr>
          <w:lang w:val="ru-RU"/>
        </w:rPr>
      </w:pPr>
    </w:p>
    <w:p w:rsidR="0030438F" w:rsidRPr="00276317" w:rsidRDefault="0030438F">
      <w:pPr>
        <w:spacing w:after="0"/>
        <w:ind w:left="120"/>
        <w:rPr>
          <w:lang w:val="ru-RU"/>
        </w:rPr>
      </w:pPr>
    </w:p>
    <w:p w:rsidR="0030438F" w:rsidRPr="00276317" w:rsidRDefault="0030438F">
      <w:pPr>
        <w:spacing w:after="0"/>
        <w:ind w:left="120"/>
        <w:rPr>
          <w:lang w:val="ru-RU"/>
        </w:rPr>
      </w:pPr>
    </w:p>
    <w:p w:rsidR="0030438F" w:rsidRPr="00276317" w:rsidRDefault="0030438F">
      <w:pPr>
        <w:spacing w:after="0" w:line="408" w:lineRule="auto"/>
        <w:ind w:left="120"/>
        <w:jc w:val="center"/>
        <w:rPr>
          <w:lang w:val="ru-RU"/>
        </w:rPr>
      </w:pPr>
      <w:r w:rsidRPr="0027631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РАБОЧАЯ ПРОГРАММА</w:t>
      </w:r>
    </w:p>
    <w:p w:rsidR="0030438F" w:rsidRPr="00276317" w:rsidRDefault="0030438F">
      <w:pPr>
        <w:spacing w:after="0" w:line="408" w:lineRule="auto"/>
        <w:ind w:left="120"/>
        <w:jc w:val="center"/>
        <w:rPr>
          <w:lang w:val="ru-RU"/>
        </w:rPr>
      </w:pPr>
      <w:r w:rsidRPr="00276317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>ID</w:t>
      </w:r>
      <w:r w:rsidRPr="0027631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4322605)</w:t>
      </w:r>
    </w:p>
    <w:p w:rsidR="0030438F" w:rsidRPr="00276317" w:rsidRDefault="0030438F">
      <w:pPr>
        <w:spacing w:after="0"/>
        <w:ind w:left="120"/>
        <w:jc w:val="center"/>
        <w:rPr>
          <w:lang w:val="ru-RU"/>
        </w:rPr>
      </w:pPr>
    </w:p>
    <w:p w:rsidR="0030438F" w:rsidRPr="00276317" w:rsidRDefault="0030438F">
      <w:pPr>
        <w:spacing w:after="0" w:line="408" w:lineRule="auto"/>
        <w:ind w:left="120"/>
        <w:jc w:val="center"/>
        <w:rPr>
          <w:lang w:val="ru-RU"/>
        </w:rPr>
      </w:pPr>
      <w:r w:rsidRPr="0027631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учебного курса «Алгебра»</w:t>
      </w:r>
    </w:p>
    <w:p w:rsidR="0030438F" w:rsidRPr="00276317" w:rsidRDefault="0030438F">
      <w:pPr>
        <w:spacing w:after="0" w:line="408" w:lineRule="auto"/>
        <w:ind w:left="120"/>
        <w:jc w:val="center"/>
        <w:rPr>
          <w:lang w:val="ru-RU"/>
        </w:rPr>
      </w:pPr>
      <w:r w:rsidRPr="0027631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обучающихся 7-9 классов </w:t>
      </w:r>
    </w:p>
    <w:p w:rsidR="0030438F" w:rsidRPr="00276317" w:rsidRDefault="0030438F">
      <w:pPr>
        <w:spacing w:after="0"/>
        <w:ind w:left="120"/>
        <w:jc w:val="center"/>
        <w:rPr>
          <w:lang w:val="ru-RU"/>
        </w:rPr>
      </w:pPr>
    </w:p>
    <w:p w:rsidR="0030438F" w:rsidRPr="00276317" w:rsidRDefault="0030438F">
      <w:pPr>
        <w:spacing w:after="0"/>
        <w:ind w:left="120"/>
        <w:jc w:val="center"/>
        <w:rPr>
          <w:lang w:val="ru-RU"/>
        </w:rPr>
      </w:pPr>
    </w:p>
    <w:p w:rsidR="0030438F" w:rsidRPr="00276317" w:rsidRDefault="0030438F">
      <w:pPr>
        <w:spacing w:after="0"/>
        <w:ind w:left="120"/>
        <w:jc w:val="center"/>
        <w:rPr>
          <w:lang w:val="ru-RU"/>
        </w:rPr>
      </w:pPr>
    </w:p>
    <w:p w:rsidR="0030438F" w:rsidRPr="00276317" w:rsidRDefault="0030438F">
      <w:pPr>
        <w:spacing w:after="0"/>
        <w:ind w:left="120"/>
        <w:jc w:val="center"/>
        <w:rPr>
          <w:lang w:val="ru-RU"/>
        </w:rPr>
      </w:pPr>
    </w:p>
    <w:p w:rsidR="0030438F" w:rsidRPr="00276317" w:rsidRDefault="0030438F">
      <w:pPr>
        <w:spacing w:after="0"/>
        <w:ind w:left="120"/>
        <w:jc w:val="center"/>
        <w:rPr>
          <w:lang w:val="ru-RU"/>
        </w:rPr>
      </w:pPr>
    </w:p>
    <w:p w:rsidR="0030438F" w:rsidRPr="00276317" w:rsidRDefault="0030438F">
      <w:pPr>
        <w:spacing w:after="0"/>
        <w:ind w:left="120"/>
        <w:jc w:val="center"/>
        <w:rPr>
          <w:lang w:val="ru-RU"/>
        </w:rPr>
      </w:pPr>
    </w:p>
    <w:p w:rsidR="0030438F" w:rsidRPr="00276317" w:rsidRDefault="0030438F">
      <w:pPr>
        <w:spacing w:after="0"/>
        <w:ind w:left="120"/>
        <w:jc w:val="center"/>
        <w:rPr>
          <w:lang w:val="ru-RU"/>
        </w:rPr>
      </w:pPr>
    </w:p>
    <w:p w:rsidR="0030438F" w:rsidRPr="00276317" w:rsidRDefault="0030438F">
      <w:pPr>
        <w:spacing w:after="0"/>
        <w:ind w:left="120"/>
        <w:jc w:val="center"/>
        <w:rPr>
          <w:lang w:val="ru-RU"/>
        </w:rPr>
      </w:pPr>
    </w:p>
    <w:p w:rsidR="0030438F" w:rsidRPr="00276317" w:rsidRDefault="0030438F">
      <w:pPr>
        <w:spacing w:after="0"/>
        <w:ind w:left="120"/>
        <w:jc w:val="center"/>
        <w:rPr>
          <w:lang w:val="ru-RU"/>
        </w:rPr>
      </w:pPr>
      <w:bookmarkStart w:id="3" w:name="BM4cef1e44_9965_42f4_9abc_c66bc6a4ed05"/>
      <w:r w:rsidRPr="0027631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с. Осиновка</w:t>
      </w:r>
      <w:bookmarkEnd w:id="3"/>
      <w:r w:rsidRPr="0027631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bookmarkStart w:id="4" w:name="BM55fbcee7_c9ab_48de_99f2_3f30ab5c08f8"/>
      <w:r w:rsidRPr="0027631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2024-2025 уч. г.</w:t>
      </w:r>
      <w:bookmarkEnd w:id="4"/>
    </w:p>
    <w:p w:rsidR="0030438F" w:rsidRPr="00276317" w:rsidRDefault="0030438F">
      <w:pPr>
        <w:spacing w:after="0"/>
        <w:ind w:left="120"/>
        <w:rPr>
          <w:lang w:val="ru-RU"/>
        </w:rPr>
      </w:pPr>
    </w:p>
    <w:p w:rsidR="0030438F" w:rsidRPr="00276317" w:rsidRDefault="0030438F">
      <w:pPr>
        <w:rPr>
          <w:lang w:val="ru-RU"/>
        </w:rPr>
        <w:sectPr w:rsidR="0030438F" w:rsidRPr="00276317">
          <w:pgSz w:w="11906" w:h="16383"/>
          <w:pgMar w:top="1134" w:right="850" w:bottom="1134" w:left="1701" w:header="720" w:footer="720" w:gutter="0"/>
          <w:cols w:space="720"/>
        </w:sectPr>
      </w:pPr>
    </w:p>
    <w:p w:rsidR="0030438F" w:rsidRPr="004D6BE7" w:rsidRDefault="0030438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5" w:name="block_32837669"/>
      <w:bookmarkEnd w:id="0"/>
      <w:r w:rsidRPr="004D6BE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ПОЯСНИТЕЛЬНАЯ ЗАПИСКА</w:t>
      </w:r>
    </w:p>
    <w:p w:rsidR="0030438F" w:rsidRPr="004D6BE7" w:rsidRDefault="0030438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6" w:name="BM88e7274f_146c_45cf_bb6c_0aa84ae038d1"/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</w:p>
    <w:p w:rsidR="0030438F" w:rsidRPr="00276317" w:rsidRDefault="0030438F">
      <w:pPr>
        <w:rPr>
          <w:lang w:val="ru-RU"/>
        </w:rPr>
        <w:sectPr w:rsidR="0030438F" w:rsidRPr="00276317">
          <w:pgSz w:w="11906" w:h="16383"/>
          <w:pgMar w:top="1134" w:right="850" w:bottom="1134" w:left="1701" w:header="720" w:footer="720" w:gutter="0"/>
          <w:cols w:space="720"/>
        </w:sectPr>
      </w:pPr>
    </w:p>
    <w:p w:rsidR="0030438F" w:rsidRPr="004D6BE7" w:rsidRDefault="0030438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7" w:name="block_32837670"/>
      <w:bookmarkEnd w:id="5"/>
      <w:r w:rsidRPr="004D6BE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СОДЕРЖАНИЕ ОБУЧЕНИЯ</w:t>
      </w:r>
    </w:p>
    <w:p w:rsidR="0030438F" w:rsidRPr="004D6BE7" w:rsidRDefault="0030438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0438F" w:rsidRPr="004D6BE7" w:rsidRDefault="0030438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9 КЛАСС</w:t>
      </w:r>
    </w:p>
    <w:p w:rsidR="0030438F" w:rsidRPr="004D6BE7" w:rsidRDefault="0030438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Числа и вычисления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действительных чисел, арифметические действия с действительными числами.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Размеры объектов окружающего мира, длительность процессов в окружающем мире.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8" w:name="_Toc124426230"/>
      <w:bookmarkEnd w:id="8"/>
      <w:r w:rsidRPr="004D6BE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Уравнения и неравенства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Линейное уравнение. Решение уравнений, сводящихся к линейным.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Числовые неравенства и их свойства.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30438F" w:rsidRPr="004D6BE7" w:rsidRDefault="0030438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Функции</w:t>
      </w:r>
    </w:p>
    <w:p w:rsidR="0030438F" w:rsidRPr="004D6BE7" w:rsidRDefault="0030438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30438F" w:rsidRPr="004D6BE7" w:rsidRDefault="0030438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Графики функций: </w:t>
      </w:r>
      <w:r w:rsidRPr="004D6BE7">
        <w:rPr>
          <w:rFonts w:ascii="Times New Roman" w:hAnsi="Times New Roman" w:cs="Times New Roman"/>
          <w:color w:val="333333"/>
          <w:sz w:val="24"/>
          <w:szCs w:val="24"/>
        </w:rPr>
        <w:t>y</w:t>
      </w:r>
      <w:r w:rsidRPr="004D6BE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= </w:t>
      </w:r>
      <w:r w:rsidRPr="004D6BE7">
        <w:rPr>
          <w:rFonts w:ascii="Times New Roman" w:hAnsi="Times New Roman" w:cs="Times New Roman"/>
          <w:color w:val="333333"/>
          <w:sz w:val="24"/>
          <w:szCs w:val="24"/>
        </w:rPr>
        <w:t>kx</w:t>
      </w:r>
      <w:r w:rsidRPr="004D6BE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, </w:t>
      </w:r>
      <w:r w:rsidRPr="004D6BE7">
        <w:rPr>
          <w:rFonts w:ascii="Times New Roman" w:hAnsi="Times New Roman" w:cs="Times New Roman"/>
          <w:color w:val="333333"/>
          <w:sz w:val="24"/>
          <w:szCs w:val="24"/>
        </w:rPr>
        <w:t>y</w:t>
      </w:r>
      <w:r w:rsidRPr="004D6BE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= </w:t>
      </w:r>
      <w:r w:rsidRPr="004D6BE7">
        <w:rPr>
          <w:rFonts w:ascii="Times New Roman" w:hAnsi="Times New Roman" w:cs="Times New Roman"/>
          <w:color w:val="333333"/>
          <w:sz w:val="24"/>
          <w:szCs w:val="24"/>
        </w:rPr>
        <w:t>kx</w:t>
      </w:r>
      <w:r w:rsidRPr="004D6BE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+ </w:t>
      </w:r>
      <w:r w:rsidRPr="004D6BE7">
        <w:rPr>
          <w:rFonts w:ascii="Times New Roman" w:hAnsi="Times New Roman" w:cs="Times New Roman"/>
          <w:color w:val="333333"/>
          <w:sz w:val="24"/>
          <w:szCs w:val="24"/>
        </w:rPr>
        <w:t>b</w:t>
      </w:r>
      <w:r w:rsidRPr="004D6BE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, </w:t>
      </w:r>
      <w:r w:rsidRPr="004D6BE7">
        <w:rPr>
          <w:rFonts w:ascii="Times New Roman" w:hAnsi="Times New Roman" w:cs="Times New Roman"/>
          <w:color w:val="333333"/>
          <w:sz w:val="24"/>
          <w:szCs w:val="24"/>
        </w:rPr>
        <w:t>y</w:t>
      </w:r>
      <w:r w:rsidRPr="004D6BE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= </w:t>
      </w:r>
      <w:r w:rsidRPr="004D6BE7">
        <w:rPr>
          <w:rFonts w:ascii="Times New Roman" w:hAnsi="Times New Roman" w:cs="Times New Roman"/>
          <w:color w:val="333333"/>
          <w:sz w:val="24"/>
          <w:szCs w:val="24"/>
        </w:rPr>
        <w:t>k</w:t>
      </w:r>
      <w:r w:rsidRPr="004D6BE7">
        <w:rPr>
          <w:rFonts w:ascii="Times New Roman" w:hAnsi="Times New Roman" w:cs="Times New Roman"/>
          <w:color w:val="333333"/>
          <w:sz w:val="24"/>
          <w:szCs w:val="24"/>
          <w:lang w:val="ru-RU"/>
        </w:rPr>
        <w:t>/</w:t>
      </w:r>
      <w:r w:rsidRPr="004D6BE7">
        <w:rPr>
          <w:rFonts w:ascii="Times New Roman" w:hAnsi="Times New Roman" w:cs="Times New Roman"/>
          <w:color w:val="333333"/>
          <w:sz w:val="24"/>
          <w:szCs w:val="24"/>
        </w:rPr>
        <w:t>x</w:t>
      </w:r>
      <w:r w:rsidRPr="004D6BE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, </w:t>
      </w:r>
      <w:r w:rsidRPr="004D6BE7">
        <w:rPr>
          <w:rFonts w:ascii="Times New Roman" w:hAnsi="Times New Roman" w:cs="Times New Roman"/>
          <w:color w:val="333333"/>
          <w:sz w:val="24"/>
          <w:szCs w:val="24"/>
        </w:rPr>
        <w:t>y</w:t>
      </w:r>
      <w:r w:rsidRPr="004D6BE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= </w:t>
      </w:r>
      <w:r w:rsidRPr="004D6BE7">
        <w:rPr>
          <w:rFonts w:ascii="Times New Roman" w:hAnsi="Times New Roman" w:cs="Times New Roman"/>
          <w:color w:val="333333"/>
          <w:sz w:val="24"/>
          <w:szCs w:val="24"/>
        </w:rPr>
        <w:t>x</w:t>
      </w:r>
      <w:r w:rsidRPr="004D6BE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3, </w:t>
      </w:r>
      <w:r w:rsidRPr="004D6BE7">
        <w:rPr>
          <w:rFonts w:ascii="Times New Roman" w:hAnsi="Times New Roman" w:cs="Times New Roman"/>
          <w:color w:val="333333"/>
          <w:sz w:val="24"/>
          <w:szCs w:val="24"/>
        </w:rPr>
        <w:t>y</w:t>
      </w:r>
      <w:r w:rsidRPr="004D6BE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= √</w:t>
      </w:r>
      <w:r w:rsidRPr="004D6BE7">
        <w:rPr>
          <w:rFonts w:ascii="Times New Roman" w:hAnsi="Times New Roman" w:cs="Times New Roman"/>
          <w:color w:val="333333"/>
          <w:sz w:val="24"/>
          <w:szCs w:val="24"/>
        </w:rPr>
        <w:t>x</w:t>
      </w:r>
      <w:r w:rsidRPr="004D6BE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, </w:t>
      </w:r>
      <w:r w:rsidRPr="004D6BE7">
        <w:rPr>
          <w:rFonts w:ascii="Times New Roman" w:hAnsi="Times New Roman" w:cs="Times New Roman"/>
          <w:color w:val="333333"/>
          <w:sz w:val="24"/>
          <w:szCs w:val="24"/>
        </w:rPr>
        <w:t>y</w:t>
      </w:r>
      <w:r w:rsidRPr="004D6BE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= |</w:t>
      </w:r>
      <w:r w:rsidRPr="004D6BE7">
        <w:rPr>
          <w:rFonts w:ascii="Times New Roman" w:hAnsi="Times New Roman" w:cs="Times New Roman"/>
          <w:color w:val="333333"/>
          <w:sz w:val="24"/>
          <w:szCs w:val="24"/>
        </w:rPr>
        <w:t>x</w:t>
      </w:r>
      <w:r w:rsidRPr="004D6BE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| </w:t>
      </w: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и их свойства.</w:t>
      </w:r>
    </w:p>
    <w:p w:rsidR="0030438F" w:rsidRPr="004D6BE7" w:rsidRDefault="0030438F">
      <w:pPr>
        <w:spacing w:after="0"/>
        <w:ind w:firstLine="6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0438F" w:rsidRPr="004D6BE7" w:rsidRDefault="0030438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:rsidR="0030438F" w:rsidRPr="004D6BE7" w:rsidRDefault="0030438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</w:rPr>
        <w:t>n</w:t>
      </w: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-го члена.</w:t>
      </w:r>
    </w:p>
    <w:p w:rsidR="0030438F" w:rsidRPr="004D6BE7" w:rsidRDefault="0030438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Арифметическая и геометрическая прогрессии. Формулы 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</w:rPr>
        <w:t>n</w:t>
      </w: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</w:rPr>
        <w:t>n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членов.</w:t>
      </w:r>
    </w:p>
    <w:p w:rsidR="0030438F" w:rsidRPr="004D6BE7" w:rsidRDefault="0030438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30438F" w:rsidRPr="00276317" w:rsidRDefault="0030438F">
      <w:pPr>
        <w:rPr>
          <w:lang w:val="ru-RU"/>
        </w:rPr>
        <w:sectPr w:rsidR="0030438F" w:rsidRPr="00276317">
          <w:pgSz w:w="11906" w:h="16383"/>
          <w:pgMar w:top="1134" w:right="850" w:bottom="1134" w:left="1701" w:header="720" w:footer="720" w:gutter="0"/>
          <w:cols w:space="720"/>
        </w:sectPr>
      </w:pPr>
    </w:p>
    <w:p w:rsidR="0030438F" w:rsidRPr="004D6BE7" w:rsidRDefault="0030438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9" w:name="block_32837664"/>
      <w:bookmarkEnd w:id="7"/>
      <w:r w:rsidRPr="004D6BE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ПЛАНИРУЕМЫЕ РЕЗУЛЬТАТЫ ОСВОЕНИЯ ПРОГРАММЫ УЧЕБНОГО КУРСА «АЛГЕБРА» НА УРОВНЕ ОСНОВНОГО ОБЩЕГО ОБРАЗОВАНИЯ</w:t>
      </w:r>
    </w:p>
    <w:p w:rsidR="0030438F" w:rsidRPr="004D6BE7" w:rsidRDefault="0030438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0438F" w:rsidRPr="004D6BE7" w:rsidRDefault="0030438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</w:t>
      </w:r>
    </w:p>
    <w:p w:rsidR="0030438F" w:rsidRPr="004D6BE7" w:rsidRDefault="0030438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Личностные результаты </w:t>
      </w: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 программы учебного курса «Алгебра» характеризуются: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1) патриотическое воспитание: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3) трудовое воспитание: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4) эстетическое воспитание: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5) ценности научного познания: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7) экологическое воспитание: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30438F" w:rsidRDefault="0030438F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0438F" w:rsidRDefault="0030438F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8) адаптация к изменяющимся условиям социальной и природной среды: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30438F" w:rsidRDefault="0030438F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0438F" w:rsidRPr="004D6BE7" w:rsidRDefault="0030438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МЕТАПРЕДМЕТНЫЕ РЕЗУЛЬТАТЫ</w:t>
      </w:r>
    </w:p>
    <w:p w:rsidR="0030438F" w:rsidRPr="004D6BE7" w:rsidRDefault="0030438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0438F" w:rsidRPr="004D6BE7" w:rsidRDefault="0030438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30438F" w:rsidRPr="004D6BE7" w:rsidRDefault="0030438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0438F" w:rsidRPr="004D6BE7" w:rsidRDefault="0030438F">
      <w:pPr>
        <w:spacing w:after="0" w:line="264" w:lineRule="auto"/>
        <w:ind w:left="120"/>
        <w:jc w:val="both"/>
        <w:rPr>
          <w:sz w:val="24"/>
          <w:szCs w:val="24"/>
        </w:rPr>
      </w:pPr>
      <w:r w:rsidRPr="004D6BE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Базовые логические действия:</w:t>
      </w:r>
    </w:p>
    <w:p w:rsidR="0030438F" w:rsidRPr="004D6BE7" w:rsidRDefault="0030438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0438F" w:rsidRPr="004D6BE7" w:rsidRDefault="0030438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30438F" w:rsidRPr="004D6BE7" w:rsidRDefault="0030438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30438F" w:rsidRPr="004D6BE7" w:rsidRDefault="0030438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0438F" w:rsidRPr="004D6BE7" w:rsidRDefault="0030438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30438F" w:rsidRPr="004D6BE7" w:rsidRDefault="0030438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0438F" w:rsidRPr="004D6BE7" w:rsidRDefault="0030438F">
      <w:pPr>
        <w:spacing w:after="0" w:line="264" w:lineRule="auto"/>
        <w:ind w:left="120"/>
        <w:jc w:val="both"/>
        <w:rPr>
          <w:sz w:val="24"/>
          <w:szCs w:val="24"/>
        </w:rPr>
      </w:pPr>
      <w:r w:rsidRPr="004D6BE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Базовые исследовательские действия</w:t>
      </w:r>
      <w:r w:rsidRPr="004D6BE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0438F" w:rsidRPr="004D6BE7" w:rsidRDefault="0030438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30438F" w:rsidRPr="004D6BE7" w:rsidRDefault="0030438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30438F" w:rsidRPr="004D6BE7" w:rsidRDefault="0030438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0438F" w:rsidRPr="004D6BE7" w:rsidRDefault="0030438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0438F" w:rsidRPr="004D6BE7" w:rsidRDefault="0030438F">
      <w:pPr>
        <w:spacing w:after="0" w:line="264" w:lineRule="auto"/>
        <w:ind w:left="120"/>
        <w:jc w:val="both"/>
        <w:rPr>
          <w:sz w:val="24"/>
          <w:szCs w:val="24"/>
        </w:rPr>
      </w:pPr>
      <w:r w:rsidRPr="004D6BE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Работа с информацией:</w:t>
      </w:r>
    </w:p>
    <w:p w:rsidR="0030438F" w:rsidRPr="004D6BE7" w:rsidRDefault="0030438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30438F" w:rsidRPr="004D6BE7" w:rsidRDefault="0030438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0438F" w:rsidRPr="004D6BE7" w:rsidRDefault="0030438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30438F" w:rsidRPr="004D6BE7" w:rsidRDefault="0030438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30438F" w:rsidRPr="004D6BE7" w:rsidRDefault="0030438F">
      <w:pPr>
        <w:spacing w:after="0" w:line="264" w:lineRule="auto"/>
        <w:ind w:left="120"/>
        <w:jc w:val="both"/>
        <w:rPr>
          <w:sz w:val="24"/>
          <w:szCs w:val="24"/>
        </w:rPr>
      </w:pPr>
      <w:r w:rsidRPr="004D6BE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Коммуникативные универсальные учебные действия:</w:t>
      </w:r>
    </w:p>
    <w:p w:rsidR="0030438F" w:rsidRPr="004D6BE7" w:rsidRDefault="0030438F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30438F" w:rsidRPr="004D6BE7" w:rsidRDefault="0030438F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0438F" w:rsidRPr="004D6BE7" w:rsidRDefault="0030438F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30438F" w:rsidRPr="004D6BE7" w:rsidRDefault="0030438F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30438F" w:rsidRPr="004D6BE7" w:rsidRDefault="0030438F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0438F" w:rsidRPr="004D6BE7" w:rsidRDefault="0030438F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0438F" w:rsidRPr="004D6BE7" w:rsidRDefault="0030438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30438F" w:rsidRPr="004D6BE7" w:rsidRDefault="0030438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Самоорганизация:</w:t>
      </w:r>
    </w:p>
    <w:p w:rsidR="0030438F" w:rsidRPr="004D6BE7" w:rsidRDefault="0030438F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0438F" w:rsidRPr="004D6BE7" w:rsidRDefault="0030438F">
      <w:pPr>
        <w:spacing w:after="0" w:line="264" w:lineRule="auto"/>
        <w:ind w:left="120"/>
        <w:jc w:val="both"/>
        <w:rPr>
          <w:sz w:val="24"/>
          <w:szCs w:val="24"/>
        </w:rPr>
      </w:pPr>
      <w:r w:rsidRPr="004D6BE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Самоконтроль, эмоциональный интеллект:</w:t>
      </w:r>
    </w:p>
    <w:p w:rsidR="0030438F" w:rsidRPr="004D6BE7" w:rsidRDefault="0030438F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30438F" w:rsidRPr="004D6BE7" w:rsidRDefault="0030438F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30438F" w:rsidRPr="004D6BE7" w:rsidRDefault="0030438F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30438F" w:rsidRPr="00276317" w:rsidRDefault="0030438F">
      <w:pPr>
        <w:spacing w:after="0" w:line="264" w:lineRule="auto"/>
        <w:ind w:left="120"/>
        <w:jc w:val="both"/>
        <w:rPr>
          <w:lang w:val="ru-RU"/>
        </w:rPr>
      </w:pPr>
    </w:p>
    <w:p w:rsidR="0030438F" w:rsidRDefault="0030438F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30438F" w:rsidRPr="004D6BE7" w:rsidRDefault="0030438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ПРЕДМЕТНЫЕ РЕЗУЛЬТАТЫ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4D6BE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в 9 классе</w:t>
      </w: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0" w:name="_Toc124426245"/>
      <w:bookmarkEnd w:id="10"/>
      <w:r w:rsidRPr="004D6BE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Числа и вычисления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упорядочивать рациональные и иррациональные числа.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1" w:name="_Toc124426246"/>
      <w:bookmarkEnd w:id="11"/>
      <w:r w:rsidRPr="004D6BE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Уравнения и неравенства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неравенства при решении различных задач.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2" w:name="_Toc124426247"/>
      <w:bookmarkEnd w:id="12"/>
      <w:r w:rsidRPr="004D6BE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Функции</w:t>
      </w:r>
    </w:p>
    <w:p w:rsidR="0030438F" w:rsidRPr="004D6BE7" w:rsidRDefault="0030438F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</w:rPr>
        <w:t>y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= 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</w:rPr>
        <w:t>kx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, 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</w:rPr>
        <w:t>y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= 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</w:rPr>
        <w:t>kx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+ 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</w:rPr>
        <w:t>b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, 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</w:rPr>
        <w:t>y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= 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</w:rPr>
        <w:t>k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/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</w:rPr>
        <w:t>x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, 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</w:rPr>
        <w:t>y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= 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</w:rPr>
        <w:t>ax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2 + 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</w:rPr>
        <w:t>bx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+ 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</w:rPr>
        <w:t>c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, 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</w:rPr>
        <w:t>y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= 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</w:rPr>
        <w:t>x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3, </w:t>
      </w:r>
      <w:r w:rsidRPr="004D6BE7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√</w:t>
      </w:r>
      <w:r w:rsidRPr="004D6BE7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, 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</w:rPr>
        <w:t>y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= |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</w:rPr>
        <w:t>x</w:t>
      </w:r>
      <w:r w:rsidRPr="004D6BE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|</w:t>
      </w: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зависимости от значений коэффициентов, описывать свойства функций.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арифметическую и геометрическую прогрессии при разных способах задания.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вычисления с использованием формул </w:t>
      </w:r>
      <w:r w:rsidRPr="004D6BE7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4D6BE7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членов.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члены последовательности точками на координатной плоскости.</w:t>
      </w:r>
    </w:p>
    <w:p w:rsidR="0030438F" w:rsidRPr="004D6BE7" w:rsidRDefault="0030438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BE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13" w:name="_Toc124426249"/>
      <w:bookmarkEnd w:id="13"/>
    </w:p>
    <w:p w:rsidR="0030438F" w:rsidRPr="00276317" w:rsidRDefault="0030438F">
      <w:pPr>
        <w:rPr>
          <w:lang w:val="ru-RU"/>
        </w:rPr>
        <w:sectPr w:rsidR="0030438F" w:rsidRPr="00276317" w:rsidSect="004D6BE7">
          <w:pgSz w:w="11906" w:h="16383"/>
          <w:pgMar w:top="1134" w:right="850" w:bottom="1134" w:left="1080" w:header="720" w:footer="720" w:gutter="0"/>
          <w:cols w:space="720"/>
        </w:sectPr>
      </w:pPr>
    </w:p>
    <w:p w:rsidR="0030438F" w:rsidRDefault="0030438F">
      <w:pPr>
        <w:spacing w:after="0"/>
        <w:ind w:left="120"/>
      </w:pPr>
      <w:bookmarkStart w:id="14" w:name="block_32837665"/>
      <w:bookmarkEnd w:id="9"/>
      <w:r w:rsidRPr="0027631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ТЕМАТИЧЕСКОЕ ПЛАНИРОВАНИЕ </w:t>
      </w:r>
    </w:p>
    <w:p w:rsidR="0030438F" w:rsidRDefault="0030438F" w:rsidP="00533203"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9 КЛАСС </w:t>
      </w:r>
    </w:p>
    <w:tbl>
      <w:tblPr>
        <w:tblW w:w="0" w:type="auto"/>
        <w:tblCellSpacing w:w="20" w:type="nil"/>
        <w:tblInd w:w="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663"/>
        <w:gridCol w:w="2847"/>
        <w:gridCol w:w="1186"/>
        <w:gridCol w:w="1604"/>
        <w:gridCol w:w="2879"/>
      </w:tblGrid>
      <w:tr w:rsidR="0030438F" w:rsidRPr="004B6792" w:rsidTr="004D6BE7">
        <w:trPr>
          <w:trHeight w:val="144"/>
          <w:tblCellSpacing w:w="20" w:type="nil"/>
        </w:trPr>
        <w:tc>
          <w:tcPr>
            <w:tcW w:w="6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438F" w:rsidRPr="004B6792" w:rsidRDefault="0030438F" w:rsidP="004D6BE7">
            <w:pPr>
              <w:spacing w:after="0"/>
              <w:jc w:val="center"/>
            </w:pPr>
            <w:r w:rsidRPr="004B6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8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438F" w:rsidRPr="004D6BE7" w:rsidRDefault="0030438F" w:rsidP="004D6BE7">
            <w:pPr>
              <w:spacing w:after="0"/>
              <w:ind w:left="135"/>
              <w:jc w:val="center"/>
              <w:rPr>
                <w:lang w:val="ru-RU"/>
              </w:rPr>
            </w:pPr>
            <w:r w:rsidRPr="004D6BE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2790" w:type="dxa"/>
            <w:gridSpan w:val="2"/>
            <w:tcMar>
              <w:top w:w="50" w:type="dxa"/>
              <w:left w:w="100" w:type="dxa"/>
            </w:tcMar>
            <w:vAlign w:val="center"/>
          </w:tcPr>
          <w:p w:rsidR="0030438F" w:rsidRPr="004B6792" w:rsidRDefault="0030438F" w:rsidP="004D6BE7">
            <w:pPr>
              <w:spacing w:after="0"/>
              <w:jc w:val="center"/>
            </w:pPr>
            <w:r w:rsidRPr="004B6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438F" w:rsidRPr="004B6792" w:rsidRDefault="0030438F" w:rsidP="004D6BE7">
            <w:pPr>
              <w:spacing w:after="0"/>
              <w:ind w:left="135"/>
              <w:jc w:val="center"/>
            </w:pPr>
            <w:r w:rsidRPr="004B6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30438F" w:rsidRPr="004B6792" w:rsidTr="004D6BE7">
        <w:trPr>
          <w:trHeight w:val="144"/>
          <w:tblCellSpacing w:w="20" w:type="nil"/>
        </w:trPr>
        <w:tc>
          <w:tcPr>
            <w:tcW w:w="6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438F" w:rsidRPr="004B6792" w:rsidRDefault="0030438F"/>
        </w:tc>
        <w:tc>
          <w:tcPr>
            <w:tcW w:w="28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438F" w:rsidRPr="004B6792" w:rsidRDefault="0030438F"/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0438F" w:rsidRPr="004B6792" w:rsidRDefault="0030438F" w:rsidP="004D6BE7">
            <w:pPr>
              <w:spacing w:after="0"/>
              <w:ind w:left="135"/>
              <w:jc w:val="center"/>
            </w:pPr>
            <w:r w:rsidRPr="004B6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0438F" w:rsidRPr="004B6792" w:rsidRDefault="0030438F" w:rsidP="004D6BE7">
            <w:pPr>
              <w:spacing w:after="0"/>
              <w:ind w:left="135"/>
              <w:jc w:val="center"/>
            </w:pPr>
            <w:r w:rsidRPr="004B6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4B6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ные работы</w:t>
            </w:r>
          </w:p>
        </w:tc>
        <w:tc>
          <w:tcPr>
            <w:tcW w:w="287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438F" w:rsidRPr="004B6792" w:rsidRDefault="0030438F"/>
        </w:tc>
      </w:tr>
      <w:tr w:rsidR="0030438F" w:rsidRPr="00276317" w:rsidTr="004D6BE7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30438F" w:rsidRPr="004B6792" w:rsidRDefault="0030438F" w:rsidP="004D6BE7">
            <w:pPr>
              <w:spacing w:after="0"/>
              <w:jc w:val="center"/>
            </w:pP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30438F" w:rsidRPr="00276317" w:rsidRDefault="0030438F">
            <w:pPr>
              <w:spacing w:after="0"/>
              <w:ind w:left="135"/>
              <w:rPr>
                <w:lang w:val="ru-RU"/>
              </w:rPr>
            </w:pPr>
            <w:r w:rsidRPr="0027631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0438F" w:rsidRPr="004B6792" w:rsidRDefault="0030438F">
            <w:pPr>
              <w:spacing w:after="0"/>
              <w:ind w:left="135"/>
              <w:jc w:val="center"/>
            </w:pPr>
            <w:r w:rsidRPr="0027631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0438F" w:rsidRPr="004B6792" w:rsidRDefault="0030438F">
            <w:pPr>
              <w:spacing w:after="0"/>
              <w:ind w:left="135"/>
              <w:jc w:val="center"/>
            </w:pP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30438F" w:rsidRPr="00276317" w:rsidRDefault="0030438F">
            <w:pPr>
              <w:spacing w:after="0"/>
              <w:ind w:left="135"/>
              <w:rPr>
                <w:lang w:val="ru-RU"/>
              </w:rPr>
            </w:pPr>
            <w:r w:rsidRPr="0027631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0438F" w:rsidRPr="00276317" w:rsidTr="004D6BE7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30438F" w:rsidRPr="004B6792" w:rsidRDefault="0030438F" w:rsidP="004D6BE7">
            <w:pPr>
              <w:spacing w:after="0"/>
              <w:jc w:val="center"/>
            </w:pP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30438F" w:rsidRPr="004B6792" w:rsidRDefault="0030438F">
            <w:pPr>
              <w:spacing w:after="0"/>
              <w:ind w:left="135"/>
            </w:pP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0438F" w:rsidRPr="004B6792" w:rsidRDefault="0030438F">
            <w:pPr>
              <w:spacing w:after="0"/>
              <w:ind w:left="135"/>
              <w:jc w:val="center"/>
            </w:pP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0438F" w:rsidRPr="004B6792" w:rsidRDefault="0030438F">
            <w:pPr>
              <w:spacing w:after="0"/>
              <w:ind w:left="135"/>
              <w:jc w:val="center"/>
            </w:pP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30438F" w:rsidRPr="00276317" w:rsidRDefault="0030438F">
            <w:pPr>
              <w:spacing w:after="0"/>
              <w:ind w:left="135"/>
              <w:rPr>
                <w:lang w:val="ru-RU"/>
              </w:rPr>
            </w:pPr>
            <w:r w:rsidRPr="0027631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0438F" w:rsidRPr="00276317" w:rsidTr="004D6BE7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30438F" w:rsidRPr="004B6792" w:rsidRDefault="0030438F" w:rsidP="004D6BE7">
            <w:pPr>
              <w:spacing w:after="0"/>
              <w:jc w:val="center"/>
            </w:pP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30438F" w:rsidRPr="00276317" w:rsidRDefault="0030438F">
            <w:pPr>
              <w:spacing w:after="0"/>
              <w:ind w:left="135"/>
              <w:rPr>
                <w:lang w:val="ru-RU"/>
              </w:rPr>
            </w:pPr>
            <w:r w:rsidRPr="0027631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0438F" w:rsidRPr="004B6792" w:rsidRDefault="0030438F">
            <w:pPr>
              <w:spacing w:after="0"/>
              <w:ind w:left="135"/>
              <w:jc w:val="center"/>
            </w:pPr>
            <w:r w:rsidRPr="0027631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0438F" w:rsidRPr="004B6792" w:rsidRDefault="0030438F">
            <w:pPr>
              <w:spacing w:after="0"/>
              <w:ind w:left="135"/>
              <w:jc w:val="center"/>
            </w:pP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30438F" w:rsidRPr="00276317" w:rsidRDefault="0030438F">
            <w:pPr>
              <w:spacing w:after="0"/>
              <w:ind w:left="135"/>
              <w:rPr>
                <w:lang w:val="ru-RU"/>
              </w:rPr>
            </w:pPr>
            <w:r w:rsidRPr="0027631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0438F" w:rsidRPr="00276317" w:rsidTr="004D6BE7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30438F" w:rsidRPr="004B6792" w:rsidRDefault="0030438F" w:rsidP="004D6BE7">
            <w:pPr>
              <w:spacing w:after="0"/>
              <w:jc w:val="center"/>
            </w:pP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30438F" w:rsidRPr="00276317" w:rsidRDefault="0030438F">
            <w:pPr>
              <w:spacing w:after="0"/>
              <w:ind w:left="135"/>
              <w:rPr>
                <w:lang w:val="ru-RU"/>
              </w:rPr>
            </w:pPr>
            <w:r w:rsidRPr="0027631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0438F" w:rsidRPr="004B6792" w:rsidRDefault="0030438F">
            <w:pPr>
              <w:spacing w:after="0"/>
              <w:ind w:left="135"/>
              <w:jc w:val="center"/>
            </w:pPr>
            <w:r w:rsidRPr="0027631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0438F" w:rsidRPr="004B6792" w:rsidRDefault="0030438F">
            <w:pPr>
              <w:spacing w:after="0"/>
              <w:ind w:left="135"/>
              <w:jc w:val="center"/>
            </w:pP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30438F" w:rsidRPr="00276317" w:rsidRDefault="0030438F">
            <w:pPr>
              <w:spacing w:after="0"/>
              <w:ind w:left="135"/>
              <w:rPr>
                <w:lang w:val="ru-RU"/>
              </w:rPr>
            </w:pPr>
            <w:r w:rsidRPr="0027631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0438F" w:rsidRPr="00276317" w:rsidTr="004D6BE7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30438F" w:rsidRPr="004B6792" w:rsidRDefault="0030438F" w:rsidP="004D6BE7">
            <w:pPr>
              <w:spacing w:after="0"/>
              <w:jc w:val="center"/>
            </w:pP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30438F" w:rsidRPr="004B6792" w:rsidRDefault="0030438F">
            <w:pPr>
              <w:spacing w:after="0"/>
              <w:ind w:left="135"/>
            </w:pP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 и неравенства. Неравенства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0438F" w:rsidRPr="004B6792" w:rsidRDefault="0030438F">
            <w:pPr>
              <w:spacing w:after="0"/>
              <w:ind w:left="135"/>
              <w:jc w:val="center"/>
            </w:pP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0438F" w:rsidRPr="004B6792" w:rsidRDefault="0030438F">
            <w:pPr>
              <w:spacing w:after="0"/>
              <w:ind w:left="135"/>
              <w:jc w:val="center"/>
            </w:pP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30438F" w:rsidRPr="00276317" w:rsidRDefault="0030438F">
            <w:pPr>
              <w:spacing w:after="0"/>
              <w:ind w:left="135"/>
              <w:rPr>
                <w:lang w:val="ru-RU"/>
              </w:rPr>
            </w:pPr>
            <w:r w:rsidRPr="0027631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0438F" w:rsidRPr="00276317" w:rsidTr="004D6BE7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30438F" w:rsidRPr="004B6792" w:rsidRDefault="0030438F" w:rsidP="004D6BE7">
            <w:pPr>
              <w:spacing w:after="0"/>
              <w:jc w:val="center"/>
            </w:pP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30438F" w:rsidRPr="004B6792" w:rsidRDefault="0030438F">
            <w:pPr>
              <w:spacing w:after="0"/>
              <w:ind w:left="135"/>
            </w:pP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последовательности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0438F" w:rsidRPr="004B6792" w:rsidRDefault="0030438F">
            <w:pPr>
              <w:spacing w:after="0"/>
              <w:ind w:left="135"/>
              <w:jc w:val="center"/>
            </w:pP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0438F" w:rsidRPr="004B6792" w:rsidRDefault="0030438F">
            <w:pPr>
              <w:spacing w:after="0"/>
              <w:ind w:left="135"/>
              <w:jc w:val="center"/>
            </w:pP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30438F" w:rsidRPr="00276317" w:rsidRDefault="0030438F">
            <w:pPr>
              <w:spacing w:after="0"/>
              <w:ind w:left="135"/>
              <w:rPr>
                <w:lang w:val="ru-RU"/>
              </w:rPr>
            </w:pPr>
            <w:r w:rsidRPr="0027631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0438F" w:rsidRPr="00276317" w:rsidTr="004D6BE7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30438F" w:rsidRPr="004B6792" w:rsidRDefault="0030438F" w:rsidP="004D6BE7">
            <w:pPr>
              <w:spacing w:after="0"/>
              <w:jc w:val="center"/>
            </w:pP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30438F" w:rsidRPr="004B6792" w:rsidRDefault="0030438F">
            <w:pPr>
              <w:spacing w:after="0"/>
              <w:ind w:left="135"/>
            </w:pP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Повторение, обобщение, систематизация знаний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0438F" w:rsidRPr="004B6792" w:rsidRDefault="0030438F">
            <w:pPr>
              <w:spacing w:after="0"/>
              <w:ind w:left="135"/>
              <w:jc w:val="center"/>
            </w:pP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0438F" w:rsidRPr="004B6792" w:rsidRDefault="0030438F">
            <w:pPr>
              <w:spacing w:after="0"/>
              <w:ind w:left="135"/>
              <w:jc w:val="center"/>
            </w:pP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30438F" w:rsidRPr="00276317" w:rsidRDefault="0030438F">
            <w:pPr>
              <w:spacing w:after="0"/>
              <w:ind w:left="135"/>
              <w:rPr>
                <w:lang w:val="ru-RU"/>
              </w:rPr>
            </w:pPr>
            <w:r w:rsidRPr="0027631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4B6792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276317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0438F" w:rsidRPr="004B6792" w:rsidTr="004D6BE7">
        <w:trPr>
          <w:trHeight w:val="144"/>
          <w:tblCellSpacing w:w="20" w:type="nil"/>
        </w:trPr>
        <w:tc>
          <w:tcPr>
            <w:tcW w:w="3510" w:type="dxa"/>
            <w:gridSpan w:val="2"/>
            <w:tcMar>
              <w:top w:w="50" w:type="dxa"/>
              <w:left w:w="100" w:type="dxa"/>
            </w:tcMar>
            <w:vAlign w:val="center"/>
          </w:tcPr>
          <w:p w:rsidR="0030438F" w:rsidRPr="00276317" w:rsidRDefault="0030438F">
            <w:pPr>
              <w:spacing w:after="0"/>
              <w:ind w:left="135"/>
              <w:rPr>
                <w:lang w:val="ru-RU"/>
              </w:rPr>
            </w:pPr>
            <w:r w:rsidRPr="0027631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0438F" w:rsidRPr="004B6792" w:rsidRDefault="0030438F">
            <w:pPr>
              <w:spacing w:after="0"/>
              <w:ind w:left="135"/>
              <w:jc w:val="center"/>
            </w:pPr>
            <w:r w:rsidRPr="0027631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0438F" w:rsidRPr="004B6792" w:rsidRDefault="0030438F">
            <w:pPr>
              <w:spacing w:after="0"/>
              <w:ind w:left="135"/>
              <w:jc w:val="center"/>
            </w:pPr>
            <w:r w:rsidRPr="004B6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30438F" w:rsidRPr="004B6792" w:rsidRDefault="0030438F"/>
        </w:tc>
      </w:tr>
    </w:tbl>
    <w:p w:rsidR="0030438F" w:rsidRPr="00276317" w:rsidRDefault="0030438F">
      <w:pPr>
        <w:spacing w:after="0" w:line="480" w:lineRule="auto"/>
        <w:ind w:left="120"/>
        <w:rPr>
          <w:lang w:val="ru-RU"/>
        </w:rPr>
      </w:pPr>
      <w:bookmarkStart w:id="15" w:name="block_32837667"/>
      <w:bookmarkEnd w:id="14"/>
    </w:p>
    <w:sectPr w:rsidR="0030438F" w:rsidRPr="00276317" w:rsidSect="00276317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B6C7E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1071921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A31652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8252C73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662028B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D5746D1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4F1D"/>
    <w:rsid w:val="000D4161"/>
    <w:rsid w:val="000E6D86"/>
    <w:rsid w:val="001C14A0"/>
    <w:rsid w:val="00276317"/>
    <w:rsid w:val="0030438F"/>
    <w:rsid w:val="00344265"/>
    <w:rsid w:val="004B6792"/>
    <w:rsid w:val="004D6BE7"/>
    <w:rsid w:val="004E6975"/>
    <w:rsid w:val="00533203"/>
    <w:rsid w:val="00554F1D"/>
    <w:rsid w:val="008610C7"/>
    <w:rsid w:val="0086502D"/>
    <w:rsid w:val="008944ED"/>
    <w:rsid w:val="00C53FFE"/>
    <w:rsid w:val="00E2220E"/>
    <w:rsid w:val="00E91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cs="Calibri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keepLines/>
      <w:spacing w:before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keepLines/>
      <w:spacing w:before="20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keepLines/>
      <w:spacing w:before="20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Pr>
      <w:rFonts w:ascii="Cambria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Pr>
      <w:rFonts w:ascii="Cambria" w:hAnsi="Cambria" w:cs="Cambria"/>
      <w:b/>
      <w:bCs/>
      <w:i/>
      <w:iCs/>
      <w:color w:val="4F81BD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</w:style>
  <w:style w:type="paragraph" w:styleId="NormalIndent">
    <w:name w:val="Normal Indent"/>
    <w:basedOn w:val="Normal"/>
    <w:uiPriority w:val="99"/>
    <w:pPr>
      <w:ind w:left="720"/>
    </w:pPr>
  </w:style>
  <w:style w:type="paragraph" w:styleId="Subtitle">
    <w:name w:val="Subtitle"/>
    <w:basedOn w:val="Normal"/>
    <w:next w:val="Normal"/>
    <w:link w:val="SubtitleChar"/>
    <w:uiPriority w:val="99"/>
    <w:qFormat/>
    <w:pPr>
      <w:numPr>
        <w:ilvl w:val="1"/>
      </w:numPr>
      <w:ind w:left="86"/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99"/>
    <w:qFormat/>
    <w:rPr>
      <w:i/>
      <w:iCs/>
    </w:rPr>
  </w:style>
  <w:style w:type="character" w:styleId="Hyperlink">
    <w:name w:val="Hyperlink"/>
    <w:basedOn w:val="DefaultParagraphFont"/>
    <w:uiPriority w:val="99"/>
    <w:rsid w:val="00554F1D"/>
    <w:rPr>
      <w:color w:val="0000FF"/>
      <w:u w:val="single"/>
    </w:rPr>
  </w:style>
  <w:style w:type="table" w:styleId="TableGrid">
    <w:name w:val="Table Grid"/>
    <w:basedOn w:val="TableNormal"/>
    <w:uiPriority w:val="99"/>
    <w:rsid w:val="00554F1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pPr>
      <w:spacing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9d0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.edsoo.ru/7f419d0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9d08" TargetMode="External"/><Relationship Id="rId11" Type="http://schemas.openxmlformats.org/officeDocument/2006/relationships/hyperlink" Target="https://m.edsoo.ru/7f419d08" TargetMode="External"/><Relationship Id="rId5" Type="http://schemas.openxmlformats.org/officeDocument/2006/relationships/hyperlink" Target="https://m.edsoo.ru/7f419d08" TargetMode="External"/><Relationship Id="rId10" Type="http://schemas.openxmlformats.org/officeDocument/2006/relationships/hyperlink" Target="https://m.edsoo.ru/7f419d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d0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9</Pages>
  <Words>2785</Words>
  <Characters>15877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ПРОСВЕЩЕНИЯ РОССИЙСКОЙ ФЕДЕРАЦИИ</dc:title>
  <dc:subject/>
  <dc:creator>Леново</dc:creator>
  <cp:keywords/>
  <dc:description/>
  <cp:lastModifiedBy>Леново</cp:lastModifiedBy>
  <cp:revision>2</cp:revision>
  <dcterms:created xsi:type="dcterms:W3CDTF">2024-09-15T12:43:00Z</dcterms:created>
  <dcterms:modified xsi:type="dcterms:W3CDTF">2024-09-15T12:43:00Z</dcterms:modified>
</cp:coreProperties>
</file>